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6F09" w14:textId="77777777" w:rsidR="00A976A7" w:rsidRDefault="00A976A7" w:rsidP="001071BD">
      <w:pPr>
        <w:tabs>
          <w:tab w:val="left" w:pos="993"/>
          <w:tab w:val="left" w:pos="1134"/>
        </w:tabs>
        <w:rPr>
          <w:rFonts w:cs="Arial"/>
        </w:rPr>
      </w:pPr>
    </w:p>
    <w:p w14:paraId="740F997D" w14:textId="77A9938E" w:rsidR="00E81DF5" w:rsidRPr="00433E55" w:rsidRDefault="007E21C6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1071BD" w:rsidRPr="00433E55">
        <w:rPr>
          <w:rFonts w:cs="Arial"/>
        </w:rPr>
        <w:t>:</w:t>
      </w:r>
      <w:r>
        <w:rPr>
          <w:rFonts w:cs="Arial"/>
        </w:rPr>
        <w:t xml:space="preserve"> </w:t>
      </w:r>
      <w:r w:rsidRPr="007E21C6">
        <w:rPr>
          <w:rFonts w:cs="Arial"/>
        </w:rPr>
        <w:t>4302-0022/2022-2</w:t>
      </w:r>
    </w:p>
    <w:p w14:paraId="15803A36" w14:textId="113B4DBC" w:rsidR="001071BD" w:rsidRPr="00241F04" w:rsidRDefault="00711939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</w:t>
      </w:r>
      <w:r w:rsidR="00433E55">
        <w:rPr>
          <w:rFonts w:cs="Arial"/>
        </w:rPr>
        <w:t xml:space="preserve">: </w:t>
      </w:r>
      <w:r w:rsidR="007E21C6" w:rsidRPr="007E21C6">
        <w:rPr>
          <w:rFonts w:cs="Arial"/>
        </w:rPr>
        <w:t>2022-263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E274430" w:rsidR="00C374E4" w:rsidRPr="0011436A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1B4703" w14:paraId="51CA3C8E" w14:textId="77777777" w:rsidTr="00C563E9">
        <w:trPr>
          <w:trHeight w:val="1281"/>
        </w:trPr>
        <w:tc>
          <w:tcPr>
            <w:tcW w:w="4481" w:type="dxa"/>
            <w:vAlign w:val="center"/>
          </w:tcPr>
          <w:p w14:paraId="0232ED53" w14:textId="17C2C197" w:rsidR="001B4703" w:rsidRDefault="00C563E9" w:rsidP="007F5D5E">
            <w:pPr>
              <w:jc w:val="both"/>
              <w:rPr>
                <w:rFonts w:cs="Arial"/>
              </w:rPr>
            </w:pPr>
            <w:r w:rsidRPr="007D5EE9">
              <w:rPr>
                <w:rFonts w:cs="Arial"/>
              </w:rPr>
              <w:t xml:space="preserve">Skupna okvirna </w:t>
            </w:r>
            <w:r w:rsidR="00B674B2">
              <w:rPr>
                <w:rFonts w:cs="Arial"/>
              </w:rPr>
              <w:t xml:space="preserve">eno </w:t>
            </w:r>
            <w:r>
              <w:rPr>
                <w:rFonts w:cs="Arial"/>
              </w:rPr>
              <w:t>(</w:t>
            </w:r>
            <w:r w:rsidR="00B674B2">
              <w:rPr>
                <w:rFonts w:cs="Arial"/>
              </w:rPr>
              <w:t>1</w:t>
            </w:r>
            <w:r>
              <w:rPr>
                <w:rFonts w:cs="Arial"/>
              </w:rPr>
              <w:t xml:space="preserve">) </w:t>
            </w:r>
            <w:r w:rsidRPr="007D5EE9">
              <w:rPr>
                <w:rFonts w:cs="Arial"/>
              </w:rPr>
              <w:t>let</w:t>
            </w:r>
            <w:bookmarkStart w:id="0" w:name="_GoBack"/>
            <w:bookmarkEnd w:id="0"/>
            <w:r w:rsidRPr="007D5EE9">
              <w:rPr>
                <w:rFonts w:cs="Arial"/>
              </w:rPr>
              <w:t>na ponudbena vrednost brez DDV (v EUR)</w:t>
            </w:r>
            <w:r w:rsidRPr="007D5EE9">
              <w:rPr>
                <w:rFonts w:cs="Arial"/>
              </w:rPr>
              <w:tab/>
            </w:r>
            <w:r w:rsidR="00433E55" w:rsidRPr="00433E55">
              <w:rPr>
                <w:rFonts w:cs="Arial"/>
              </w:rPr>
              <w:tab/>
            </w:r>
            <w:r w:rsidR="00433E55" w:rsidRPr="00433E55">
              <w:rPr>
                <w:rFonts w:cs="Arial"/>
              </w:rPr>
              <w:tab/>
            </w:r>
          </w:p>
        </w:tc>
        <w:tc>
          <w:tcPr>
            <w:tcW w:w="4481" w:type="dxa"/>
          </w:tcPr>
          <w:p w14:paraId="76C72B04" w14:textId="77777777" w:rsidR="001B4703" w:rsidRDefault="001B4703" w:rsidP="00F35A6C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3D51CC25" w14:textId="37E0CD02" w:rsidR="001B4703" w:rsidRDefault="001B4703" w:rsidP="00F35A6C">
      <w:pPr>
        <w:jc w:val="both"/>
        <w:rPr>
          <w:rFonts w:cs="Arial"/>
        </w:rPr>
      </w:pP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5A19F7A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974E1" w14:textId="77777777" w:rsidR="00A31D70" w:rsidRDefault="00A31D70">
      <w:r>
        <w:separator/>
      </w:r>
    </w:p>
  </w:endnote>
  <w:endnote w:type="continuationSeparator" w:id="0">
    <w:p w14:paraId="399457EC" w14:textId="77777777" w:rsidR="00A31D70" w:rsidRDefault="00A3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C24BCD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0495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0495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A7EC5" w14:textId="77777777" w:rsidR="00A31D70" w:rsidRDefault="00A31D70">
      <w:r>
        <w:separator/>
      </w:r>
    </w:p>
  </w:footnote>
  <w:footnote w:type="continuationSeparator" w:id="0">
    <w:p w14:paraId="55814101" w14:textId="77777777" w:rsidR="00A31D70" w:rsidRDefault="00A31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6963B8B7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B269FA" w:rsidRPr="008607A0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41DF3"/>
    <w:rsid w:val="00743912"/>
    <w:rsid w:val="00761A55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21C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0495F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674B2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3E9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1A60C3F-B743-4808-BEF8-AC7F5A167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D1102-4033-48A7-9631-259983263294}">
  <ds:schemaRefs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9F1266-D32C-4DBD-89DC-01BFADADA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20</TotalTime>
  <Pages>1</Pages>
  <Words>52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566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3</cp:revision>
  <cp:lastPrinted>2016-06-20T06:30:00Z</cp:lastPrinted>
  <dcterms:created xsi:type="dcterms:W3CDTF">2021-04-07T09:02:00Z</dcterms:created>
  <dcterms:modified xsi:type="dcterms:W3CDTF">2022-07-28T11:52:00Z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